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0D" w:rsidRPr="002747FE" w:rsidRDefault="00FC600D" w:rsidP="002747FE">
      <w:pPr>
        <w:pStyle w:val="Heading1"/>
        <w:rPr>
          <w:rFonts w:ascii="DFKai-SB" w:eastAsia="DFKai-SB" w:hAnsi="DFKai-SB" w:cs="Times New Roman"/>
          <w:sz w:val="48"/>
          <w:szCs w:val="48"/>
        </w:rPr>
      </w:pPr>
      <w:r>
        <w:rPr>
          <w:rFonts w:ascii="DFKai-SB" w:eastAsia="DFKai-SB" w:hAnsi="DFKai-SB" w:cs="DFKai-SB" w:hint="eastAsia"/>
          <w:sz w:val="48"/>
          <w:szCs w:val="48"/>
        </w:rPr>
        <w:t>學生</w:t>
      </w:r>
      <w:r w:rsidRPr="002747FE">
        <w:rPr>
          <w:rFonts w:ascii="DFKai-SB" w:eastAsia="DFKai-SB" w:hAnsi="DFKai-SB" w:cs="DFKai-SB" w:hint="eastAsia"/>
          <w:sz w:val="48"/>
          <w:szCs w:val="48"/>
        </w:rPr>
        <w:t>資料核對表</w:t>
      </w:r>
    </w:p>
    <w:tbl>
      <w:tblPr>
        <w:tblpPr w:leftFromText="180" w:rightFromText="180" w:vertAnchor="page" w:horzAnchor="page" w:tblpX="1751" w:tblpY="3333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252"/>
        <w:gridCol w:w="1701"/>
        <w:gridCol w:w="3261"/>
        <w:gridCol w:w="992"/>
        <w:gridCol w:w="2126"/>
      </w:tblGrid>
      <w:tr w:rsidR="00FC600D" w:rsidRPr="002D298D">
        <w:tc>
          <w:tcPr>
            <w:tcW w:w="959" w:type="dxa"/>
          </w:tcPr>
          <w:p w:rsidR="00FC600D" w:rsidRPr="002D298D" w:rsidRDefault="00FC600D" w:rsidP="002D298D">
            <w:pPr>
              <w:jc w:val="center"/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編號</w:t>
            </w:r>
          </w:p>
        </w:tc>
        <w:tc>
          <w:tcPr>
            <w:tcW w:w="4252" w:type="dxa"/>
          </w:tcPr>
          <w:p w:rsidR="00FC600D" w:rsidRPr="002D298D" w:rsidRDefault="00FC600D" w:rsidP="002D298D">
            <w:pPr>
              <w:ind w:left="72"/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檔案名稱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需提供之材料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檔案型式</w:t>
            </w: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份數</w:t>
            </w: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請確認</w:t>
            </w:r>
          </w:p>
        </w:tc>
      </w:tr>
      <w:tr w:rsidR="00FC600D" w:rsidRPr="002D298D">
        <w:tc>
          <w:tcPr>
            <w:tcW w:w="959" w:type="dxa"/>
            <w:vMerge w:val="restart"/>
          </w:tcPr>
          <w:p w:rsidR="00FC600D" w:rsidRPr="002D298D" w:rsidRDefault="00FC600D" w:rsidP="002D298D">
            <w:pPr>
              <w:jc w:val="center"/>
              <w:rPr>
                <w:rFonts w:ascii="DFKai-SB" w:eastAsia="DFKai-SB" w:hAnsi="DFKai-SB" w:cs="DFKai-SB"/>
              </w:rPr>
            </w:pPr>
            <w:r w:rsidRPr="002D298D">
              <w:rPr>
                <w:rFonts w:ascii="DFKai-SB" w:eastAsia="DFKai-SB" w:hAnsi="DFKai-SB" w:cs="DFKai-SB"/>
              </w:rPr>
              <w:t>1</w:t>
            </w:r>
          </w:p>
        </w:tc>
        <w:tc>
          <w:tcPr>
            <w:tcW w:w="4252" w:type="dxa"/>
            <w:vMerge w:val="restart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大陸地區人民入出臺灣地區申請書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電子版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t>Word</w:t>
            </w:r>
            <w:r w:rsidRPr="002D298D">
              <w:rPr>
                <w:rFonts w:cs="PMingLiU" w:hint="eastAsia"/>
              </w:rPr>
              <w:t>檔</w:t>
            </w: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  <w:vMerge/>
          </w:tcPr>
          <w:p w:rsidR="00FC600D" w:rsidRPr="002D298D" w:rsidRDefault="00FC600D" w:rsidP="002D298D">
            <w:pPr>
              <w:jc w:val="center"/>
              <w:rPr>
                <w:rFonts w:ascii="DFKai-SB" w:eastAsia="DFKai-SB" w:hAnsi="DFKai-SB" w:cs="Times New Roman"/>
              </w:rPr>
            </w:pPr>
          </w:p>
        </w:tc>
        <w:tc>
          <w:tcPr>
            <w:tcW w:w="4252" w:type="dxa"/>
            <w:vMerge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紙本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</w:tcPr>
          <w:p w:rsidR="00FC600D" w:rsidRPr="002D298D" w:rsidRDefault="00FC600D" w:rsidP="002D298D">
            <w:pPr>
              <w:jc w:val="center"/>
            </w:pPr>
            <w:r w:rsidRPr="002D298D">
              <w:t>2</w:t>
            </w:r>
          </w:p>
        </w:tc>
        <w:tc>
          <w:tcPr>
            <w:tcW w:w="4252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大陸生申請表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紙本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</w:tcPr>
          <w:p w:rsidR="00FC600D" w:rsidRPr="002D298D" w:rsidRDefault="00FC600D" w:rsidP="002D298D">
            <w:pPr>
              <w:jc w:val="center"/>
            </w:pPr>
            <w:r w:rsidRPr="002D298D">
              <w:t>3</w:t>
            </w:r>
          </w:p>
        </w:tc>
        <w:tc>
          <w:tcPr>
            <w:tcW w:w="4252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在學証明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電子版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/>
              </w:rPr>
              <w:t>[</w:t>
            </w:r>
            <w:r w:rsidRPr="002D298D">
              <w:rPr>
                <w:rFonts w:ascii="DFKai-SB" w:eastAsia="DFKai-SB" w:hAnsi="DFKai-SB" w:cs="DFKai-SB" w:hint="eastAsia"/>
              </w:rPr>
              <w:t>彩色</w:t>
            </w:r>
            <w:r w:rsidRPr="002D298D">
              <w:rPr>
                <w:rFonts w:ascii="DFKai-SB" w:eastAsia="DFKai-SB" w:hAnsi="DFKai-SB" w:cs="DFKai-SB"/>
              </w:rPr>
              <w:t xml:space="preserve">] </w:t>
            </w:r>
            <w:r w:rsidRPr="002D298D">
              <w:t>JPG</w:t>
            </w:r>
            <w:r w:rsidRPr="002D298D">
              <w:rPr>
                <w:rFonts w:cs="PMingLiU" w:hint="eastAsia"/>
              </w:rPr>
              <w:t>檔</w:t>
            </w: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  <w:vMerge w:val="restart"/>
          </w:tcPr>
          <w:p w:rsidR="00FC600D" w:rsidRPr="002D298D" w:rsidRDefault="00FC600D" w:rsidP="002D298D">
            <w:pPr>
              <w:jc w:val="center"/>
            </w:pPr>
            <w:r w:rsidRPr="002D298D">
              <w:t>4</w:t>
            </w:r>
          </w:p>
        </w:tc>
        <w:tc>
          <w:tcPr>
            <w:tcW w:w="4252" w:type="dxa"/>
            <w:vMerge w:val="restart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二吋彩色照片</w:t>
            </w:r>
            <w:r w:rsidRPr="002D298D">
              <w:rPr>
                <w:rFonts w:ascii="DFKai-SB" w:eastAsia="DFKai-SB" w:hAnsi="DFKai-SB" w:cs="DFKai-SB"/>
              </w:rPr>
              <w:t xml:space="preserve"> 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電子版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/>
              </w:rPr>
              <w:t>[</w:t>
            </w:r>
            <w:r w:rsidRPr="002D298D">
              <w:rPr>
                <w:rFonts w:ascii="DFKai-SB" w:eastAsia="DFKai-SB" w:hAnsi="DFKai-SB" w:cs="DFKai-SB" w:hint="eastAsia"/>
              </w:rPr>
              <w:t>彩色白底</w:t>
            </w:r>
            <w:r w:rsidRPr="002D298D">
              <w:rPr>
                <w:rFonts w:ascii="DFKai-SB" w:eastAsia="DFKai-SB" w:hAnsi="DFKai-SB" w:cs="DFKai-SB"/>
              </w:rPr>
              <w:t xml:space="preserve">] </w:t>
            </w:r>
            <w:r w:rsidRPr="002D298D">
              <w:t>JPG</w:t>
            </w:r>
            <w:r w:rsidRPr="002D298D">
              <w:rPr>
                <w:rFonts w:cs="PMingLiU" w:hint="eastAsia"/>
              </w:rPr>
              <w:t>檔</w:t>
            </w: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  <w:vMerge/>
          </w:tcPr>
          <w:p w:rsidR="00FC600D" w:rsidRPr="002D298D" w:rsidRDefault="00FC600D" w:rsidP="002D298D">
            <w:pPr>
              <w:jc w:val="center"/>
              <w:rPr>
                <w:rFonts w:cs="Times New Roman"/>
              </w:rPr>
            </w:pPr>
          </w:p>
        </w:tc>
        <w:tc>
          <w:tcPr>
            <w:tcW w:w="4252" w:type="dxa"/>
            <w:vMerge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紙本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/>
              </w:rPr>
              <w:t>[</w:t>
            </w:r>
            <w:r w:rsidRPr="002D298D">
              <w:rPr>
                <w:rFonts w:ascii="DFKai-SB" w:eastAsia="DFKai-SB" w:hAnsi="DFKai-SB" w:cs="DFKai-SB" w:hint="eastAsia"/>
              </w:rPr>
              <w:t>彩色白底</w:t>
            </w:r>
            <w:r w:rsidRPr="002D298D">
              <w:rPr>
                <w:rFonts w:ascii="DFKai-SB" w:eastAsia="DFKai-SB" w:hAnsi="DFKai-SB" w:cs="DFKai-SB"/>
              </w:rPr>
              <w:t>]</w:t>
            </w: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/>
              </w:rPr>
              <w:t>2</w:t>
            </w:r>
            <w:r w:rsidRPr="002D298D">
              <w:rPr>
                <w:rFonts w:ascii="DFKai-SB" w:eastAsia="DFKai-SB" w:hAnsi="DFKai-SB" w:cs="DFKai-SB" w:hint="eastAsia"/>
              </w:rPr>
              <w:t>張</w:t>
            </w: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</w:tcPr>
          <w:p w:rsidR="00FC600D" w:rsidRPr="002D298D" w:rsidRDefault="00FC600D" w:rsidP="002D298D">
            <w:pPr>
              <w:jc w:val="center"/>
            </w:pPr>
            <w:r w:rsidRPr="002D298D">
              <w:t>5</w:t>
            </w:r>
          </w:p>
        </w:tc>
        <w:tc>
          <w:tcPr>
            <w:tcW w:w="4252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身份証正反面影本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電子版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t>JPG</w:t>
            </w:r>
            <w:r w:rsidRPr="002D298D">
              <w:rPr>
                <w:rFonts w:cs="PMingLiU" w:hint="eastAsia"/>
              </w:rPr>
              <w:t>檔</w:t>
            </w: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</w:tcPr>
          <w:p w:rsidR="00FC600D" w:rsidRPr="002D298D" w:rsidRDefault="00FC600D" w:rsidP="002D298D">
            <w:pPr>
              <w:jc w:val="center"/>
            </w:pPr>
            <w:r w:rsidRPr="002D298D">
              <w:t>6</w:t>
            </w:r>
          </w:p>
        </w:tc>
        <w:tc>
          <w:tcPr>
            <w:tcW w:w="425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體檢表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紙本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  <w:tr w:rsidR="00FC600D" w:rsidRPr="002D298D">
        <w:tc>
          <w:tcPr>
            <w:tcW w:w="959" w:type="dxa"/>
          </w:tcPr>
          <w:p w:rsidR="00FC600D" w:rsidRPr="002D298D" w:rsidRDefault="00FC600D" w:rsidP="002D298D">
            <w:pPr>
              <w:jc w:val="center"/>
            </w:pPr>
            <w:r w:rsidRPr="002D298D">
              <w:t>7</w:t>
            </w:r>
          </w:p>
        </w:tc>
        <w:tc>
          <w:tcPr>
            <w:tcW w:w="425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義守大學緊急醫療授權同意書</w:t>
            </w:r>
          </w:p>
        </w:tc>
        <w:tc>
          <w:tcPr>
            <w:tcW w:w="170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  <w:r w:rsidRPr="002D298D">
              <w:rPr>
                <w:rFonts w:ascii="DFKai-SB" w:eastAsia="DFKai-SB" w:hAnsi="DFKai-SB" w:cs="DFKai-SB" w:hint="eastAsia"/>
              </w:rPr>
              <w:t>紙本</w:t>
            </w:r>
          </w:p>
        </w:tc>
        <w:tc>
          <w:tcPr>
            <w:tcW w:w="3261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  <w:tc>
          <w:tcPr>
            <w:tcW w:w="992" w:type="dxa"/>
          </w:tcPr>
          <w:p w:rsidR="00FC600D" w:rsidRPr="002D298D" w:rsidRDefault="00FC600D" w:rsidP="002D298D">
            <w:pPr>
              <w:rPr>
                <w:rFonts w:ascii="DFKai-SB" w:eastAsia="DFKai-SB" w:hAnsi="DFKai-SB" w:cs="Times New Roman"/>
              </w:rPr>
            </w:pPr>
          </w:p>
        </w:tc>
        <w:tc>
          <w:tcPr>
            <w:tcW w:w="2126" w:type="dxa"/>
          </w:tcPr>
          <w:p w:rsidR="00FC600D" w:rsidRPr="002D298D" w:rsidRDefault="00FC600D" w:rsidP="002D298D">
            <w:pPr>
              <w:rPr>
                <w:rFonts w:cs="Times New Roman"/>
              </w:rPr>
            </w:pPr>
          </w:p>
        </w:tc>
      </w:tr>
    </w:tbl>
    <w:p w:rsidR="00FC600D" w:rsidRPr="00DF400A" w:rsidRDefault="00FC600D">
      <w:pPr>
        <w:rPr>
          <w:rFonts w:eastAsia="宋体" w:cs="Times New Roman"/>
          <w:lang w:eastAsia="zh-CN"/>
        </w:rPr>
      </w:pPr>
      <w:bookmarkStart w:id="0" w:name="_GoBack"/>
      <w:bookmarkEnd w:id="0"/>
    </w:p>
    <w:sectPr w:rsidR="00FC600D" w:rsidRPr="00DF400A" w:rsidSect="00BA621F">
      <w:pgSz w:w="16838" w:h="11906" w:orient="landscape"/>
      <w:pgMar w:top="1800" w:right="1440" w:bottom="849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00D" w:rsidRDefault="00FC600D" w:rsidP="00DF414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C600D" w:rsidRDefault="00FC600D" w:rsidP="00DF414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00D" w:rsidRDefault="00FC600D" w:rsidP="00DF414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C600D" w:rsidRDefault="00FC600D" w:rsidP="00DF414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1AA"/>
    <w:rsid w:val="00127618"/>
    <w:rsid w:val="001F6293"/>
    <w:rsid w:val="002119EF"/>
    <w:rsid w:val="002747FE"/>
    <w:rsid w:val="002A0E54"/>
    <w:rsid w:val="002D298D"/>
    <w:rsid w:val="003F1B11"/>
    <w:rsid w:val="006B11AA"/>
    <w:rsid w:val="00945D5D"/>
    <w:rsid w:val="00BA621F"/>
    <w:rsid w:val="00DF400A"/>
    <w:rsid w:val="00DF4146"/>
    <w:rsid w:val="00E31EFE"/>
    <w:rsid w:val="00F21F3B"/>
    <w:rsid w:val="00FC6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F3B"/>
    <w:pPr>
      <w:widowControl w:val="0"/>
    </w:pPr>
    <w:rPr>
      <w:rFonts w:cs="Calibri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47FE"/>
    <w:pPr>
      <w:keepNext/>
      <w:spacing w:before="180" w:after="180" w:line="720" w:lineRule="auto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47FE"/>
    <w:rPr>
      <w:rFonts w:ascii="Cambria" w:eastAsia="PMingLiU" w:hAnsi="Cambria" w:cs="Cambria"/>
      <w:b/>
      <w:bCs/>
      <w:kern w:val="52"/>
      <w:sz w:val="52"/>
      <w:szCs w:val="52"/>
    </w:rPr>
  </w:style>
  <w:style w:type="table" w:styleId="TableGrid">
    <w:name w:val="Table Grid"/>
    <w:basedOn w:val="TableNormal"/>
    <w:uiPriority w:val="99"/>
    <w:rsid w:val="002747FE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F41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F4146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DF41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F414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33</Words>
  <Characters>189</Characters>
  <Application>Microsoft Office Outlook</Application>
  <DocSecurity>0</DocSecurity>
  <Lines>0</Lines>
  <Paragraphs>0</Paragraphs>
  <ScaleCrop>false</ScaleCrop>
  <Company>ISU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VNN.R9</cp:lastModifiedBy>
  <cp:revision>3</cp:revision>
  <dcterms:created xsi:type="dcterms:W3CDTF">2014-09-29T09:46:00Z</dcterms:created>
  <dcterms:modified xsi:type="dcterms:W3CDTF">2015-04-02T01:22:00Z</dcterms:modified>
</cp:coreProperties>
</file>